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60BC1" w14:textId="4864AA98" w:rsidR="00F77D94" w:rsidRPr="00F77D94" w:rsidRDefault="00F77D94" w:rsidP="00F77D94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F77D94">
        <w:rPr>
          <w:rFonts w:cs="Arial"/>
          <w:b/>
          <w:bCs/>
          <w:sz w:val="24"/>
          <w:szCs w:val="24"/>
        </w:rPr>
        <w:t>THIS ENDORSEMENT CHANGES THE POLICY. PLEASE READ IT CAREFULLY.</w:t>
      </w:r>
    </w:p>
    <w:p w14:paraId="5F4D3EE6" w14:textId="77777777" w:rsidR="00F77D94" w:rsidRDefault="00F77D94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</w:p>
    <w:p w14:paraId="463DD1F5" w14:textId="0B373086" w:rsidR="0003544A" w:rsidRPr="00785F6C" w:rsidRDefault="008A5FF6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MICHIGAN</w:t>
      </w:r>
      <w:r w:rsidR="0003544A" w:rsidRPr="00785F6C">
        <w:rPr>
          <w:sz w:val="32"/>
          <w:szCs w:val="32"/>
        </w:rPr>
        <w:t xml:space="preserve"> CHANGES</w:t>
      </w:r>
    </w:p>
    <w:p w14:paraId="4CAC83B0" w14:textId="77777777" w:rsidR="00D10AE3" w:rsidRPr="00785F6C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785F6C">
        <w:rPr>
          <w:b/>
          <w:sz w:val="28"/>
          <w:szCs w:val="28"/>
        </w:rPr>
        <w:t>Amendatory Endorsement</w:t>
      </w:r>
    </w:p>
    <w:p w14:paraId="1144CF0E" w14:textId="77777777" w:rsidR="00017B0D" w:rsidRPr="00785F6C" w:rsidRDefault="00017B0D" w:rsidP="007F70C5">
      <w:pPr>
        <w:pStyle w:val="blocktext1"/>
        <w:suppressAutoHyphens/>
        <w:rPr>
          <w:sz w:val="28"/>
          <w:szCs w:val="28"/>
        </w:rPr>
        <w:sectPr w:rsidR="00017B0D" w:rsidRPr="00785F6C" w:rsidSect="00A46F0A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080" w:right="1080" w:bottom="1080" w:left="1080" w:header="720" w:footer="720" w:gutter="0"/>
          <w:cols w:space="480"/>
          <w:titlePg/>
          <w:docGrid w:linePitch="272"/>
        </w:sectPr>
      </w:pPr>
    </w:p>
    <w:p w14:paraId="0BCA92D4" w14:textId="77777777" w:rsidR="004C137B" w:rsidRPr="00F77D94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756F78BF" w14:textId="77777777" w:rsidR="00594DC7" w:rsidRPr="00F77D94" w:rsidRDefault="00594DC7" w:rsidP="00A46F0A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F77D94">
        <w:rPr>
          <w:rFonts w:cs="Arial"/>
        </w:rPr>
        <w:t xml:space="preserve">This endorsement modifies the insurance provided under the following: </w:t>
      </w:r>
    </w:p>
    <w:p w14:paraId="50783E42" w14:textId="768A4ECC" w:rsidR="00594DC7" w:rsidRDefault="005C048A" w:rsidP="00A46F0A">
      <w:pPr>
        <w:pStyle w:val="blocktext1"/>
        <w:keepLines w:val="0"/>
        <w:widowControl w:val="0"/>
        <w:suppressAutoHyphens/>
        <w:spacing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Cyber Suite </w:t>
      </w:r>
      <w:r w:rsidR="00BC413F">
        <w:rPr>
          <w:rFonts w:cs="Arial"/>
          <w:b/>
          <w:sz w:val="24"/>
          <w:szCs w:val="24"/>
        </w:rPr>
        <w:t xml:space="preserve">Coverage </w:t>
      </w:r>
    </w:p>
    <w:p w14:paraId="32FDEE75" w14:textId="4DBEF272" w:rsidR="00CE3E3C" w:rsidRDefault="00CE3E3C" w:rsidP="00A46F0A">
      <w:pPr>
        <w:pStyle w:val="blocktext1"/>
        <w:keepLines w:val="0"/>
        <w:widowControl w:val="0"/>
        <w:suppressAutoHyphens/>
        <w:spacing w:line="240" w:lineRule="auto"/>
        <w:rPr>
          <w:rFonts w:cs="Arial"/>
          <w:b/>
          <w:sz w:val="24"/>
          <w:szCs w:val="24"/>
        </w:rPr>
      </w:pPr>
    </w:p>
    <w:p w14:paraId="3167EADD" w14:textId="70AF1E60" w:rsidR="00CE3E3C" w:rsidRPr="00CE3E3C" w:rsidRDefault="00CE3E3C" w:rsidP="00CE3E3C">
      <w:pPr>
        <w:pStyle w:val="blocktext1"/>
        <w:keepLines w:val="0"/>
        <w:widowControl w:val="0"/>
        <w:numPr>
          <w:ilvl w:val="0"/>
          <w:numId w:val="6"/>
        </w:numPr>
        <w:suppressAutoHyphens/>
        <w:spacing w:line="240" w:lineRule="auto"/>
        <w:ind w:left="360"/>
        <w:rPr>
          <w:rFonts w:cs="Arial"/>
          <w:bCs/>
        </w:rPr>
      </w:pPr>
      <w:r w:rsidRPr="00CE3E3C">
        <w:rPr>
          <w:rFonts w:cs="Arial"/>
          <w:bCs/>
        </w:rPr>
        <w:t>The following is added to Cyber Suite Coverage:</w:t>
      </w:r>
    </w:p>
    <w:p w14:paraId="092D41BD" w14:textId="6BD2C8D2" w:rsidR="00CE3E3C" w:rsidRPr="00CE3E3C" w:rsidRDefault="00CE3E3C" w:rsidP="00CE3E3C">
      <w:pPr>
        <w:pStyle w:val="blocktext1"/>
        <w:keepLines w:val="0"/>
        <w:widowControl w:val="0"/>
        <w:suppressAutoHyphens/>
        <w:spacing w:line="240" w:lineRule="auto"/>
        <w:ind w:left="360"/>
        <w:rPr>
          <w:rFonts w:cs="Arial"/>
          <w:bCs/>
        </w:rPr>
      </w:pPr>
      <w:r>
        <w:rPr>
          <w:rFonts w:cs="Arial"/>
          <w:bCs/>
        </w:rPr>
        <w:t>This policy is exempt from the filing requirements of MCL 500.2236.</w:t>
      </w:r>
    </w:p>
    <w:p w14:paraId="2FF94205" w14:textId="77777777" w:rsidR="00785F6C" w:rsidRPr="00CE3E3C" w:rsidRDefault="00785F6C" w:rsidP="008159DD">
      <w:pPr>
        <w:pStyle w:val="blocktext1"/>
        <w:keepLines w:val="0"/>
        <w:widowControl w:val="0"/>
        <w:suppressAutoHyphens/>
        <w:spacing w:line="240" w:lineRule="auto"/>
        <w:rPr>
          <w:rFonts w:cs="Arial"/>
          <w:bCs/>
        </w:rPr>
      </w:pPr>
    </w:p>
    <w:p w14:paraId="08667DB5" w14:textId="77777777" w:rsidR="00FF7E2C" w:rsidRDefault="00FF7E2C" w:rsidP="00A46F0A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Sect="0065389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864" w:right="1080" w:bottom="1382" w:left="1080" w:header="720" w:footer="245" w:gutter="0"/>
          <w:cols w:space="480"/>
          <w:docGrid w:linePitch="272"/>
        </w:sectPr>
      </w:pPr>
    </w:p>
    <w:p w14:paraId="5EF12B98" w14:textId="5B91421D" w:rsidR="004462C5" w:rsidRDefault="00CE3E3C" w:rsidP="00A46F0A">
      <w:pPr>
        <w:pStyle w:val="Hanging3"/>
        <w:widowControl w:val="0"/>
        <w:suppressAutoHyphens/>
        <w:spacing w:line="240" w:lineRule="auto"/>
        <w:ind w:left="360"/>
        <w:rPr>
          <w:rFonts w:cs="Arial"/>
        </w:rPr>
      </w:pPr>
      <w:r>
        <w:rPr>
          <w:rFonts w:cs="Arial"/>
          <w:b/>
        </w:rPr>
        <w:t>2</w:t>
      </w:r>
      <w:r w:rsidR="003A13BF">
        <w:rPr>
          <w:rFonts w:cs="Arial"/>
          <w:b/>
        </w:rPr>
        <w:t xml:space="preserve">. </w:t>
      </w:r>
      <w:r w:rsidR="003A13BF">
        <w:rPr>
          <w:rFonts w:cs="Arial"/>
          <w:b/>
        </w:rPr>
        <w:tab/>
      </w:r>
      <w:r w:rsidR="00CC04E3">
        <w:rPr>
          <w:rFonts w:cs="Arial"/>
          <w:b/>
        </w:rPr>
        <w:t>B.</w:t>
      </w:r>
      <w:r w:rsidR="00CC04E3">
        <w:rPr>
          <w:rFonts w:cs="Arial"/>
          <w:b/>
        </w:rPr>
        <w:tab/>
      </w:r>
      <w:r w:rsidR="00127A57">
        <w:rPr>
          <w:rFonts w:cs="Arial"/>
          <w:b/>
        </w:rPr>
        <w:t>EXCLUSIONS</w:t>
      </w:r>
      <w:r w:rsidR="004462C5">
        <w:rPr>
          <w:rFonts w:cs="Arial"/>
        </w:rPr>
        <w:t xml:space="preserve">, paragraph </w:t>
      </w:r>
      <w:r w:rsidR="00CC04E3" w:rsidRPr="005169ED">
        <w:rPr>
          <w:rFonts w:cs="Arial"/>
          <w:b/>
        </w:rPr>
        <w:t>1</w:t>
      </w:r>
      <w:r w:rsidR="00B6228F">
        <w:rPr>
          <w:rFonts w:cs="Arial"/>
          <w:b/>
        </w:rPr>
        <w:t>1</w:t>
      </w:r>
      <w:r w:rsidR="004462C5" w:rsidRPr="005169ED">
        <w:rPr>
          <w:rFonts w:cs="Arial"/>
          <w:b/>
        </w:rPr>
        <w:t>.</w:t>
      </w:r>
      <w:r w:rsidR="004462C5">
        <w:rPr>
          <w:rFonts w:cs="Arial"/>
        </w:rPr>
        <w:t xml:space="preserve"> is deleted and replaced with the following:</w:t>
      </w:r>
    </w:p>
    <w:p w14:paraId="51812B48" w14:textId="77777777" w:rsidR="003A13BF" w:rsidRDefault="00CC04E3" w:rsidP="00A46F0A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 w:hanging="360"/>
        <w:textAlignment w:val="auto"/>
        <w:rPr>
          <w:sz w:val="20"/>
        </w:rPr>
      </w:pPr>
      <w:r w:rsidRPr="005169ED">
        <w:rPr>
          <w:b/>
          <w:sz w:val="20"/>
        </w:rPr>
        <w:t>1</w:t>
      </w:r>
      <w:r w:rsidR="00B6228F">
        <w:rPr>
          <w:b/>
          <w:sz w:val="20"/>
        </w:rPr>
        <w:t>1</w:t>
      </w:r>
      <w:r w:rsidRPr="005169ED">
        <w:rPr>
          <w:b/>
          <w:sz w:val="20"/>
        </w:rPr>
        <w:t>.</w:t>
      </w:r>
      <w:r w:rsidRPr="00CC04E3">
        <w:rPr>
          <w:sz w:val="20"/>
        </w:rPr>
        <w:tab/>
      </w:r>
      <w:r w:rsidR="00127A57" w:rsidRPr="00CC04E3">
        <w:rPr>
          <w:sz w:val="20"/>
        </w:rPr>
        <w:t>Any</w:t>
      </w:r>
      <w:r w:rsidR="003A13BF">
        <w:rPr>
          <w:sz w:val="20"/>
        </w:rPr>
        <w:t>:</w:t>
      </w:r>
    </w:p>
    <w:p w14:paraId="6BC807B7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>
        <w:rPr>
          <w:bCs/>
          <w:sz w:val="20"/>
        </w:rPr>
        <w:t xml:space="preserve">1. </w:t>
      </w:r>
      <w:proofErr w:type="gramStart"/>
      <w:r>
        <w:rPr>
          <w:bCs/>
          <w:sz w:val="20"/>
        </w:rPr>
        <w:t>C</w:t>
      </w:r>
      <w:r w:rsidR="00127A57" w:rsidRPr="00CC04E3">
        <w:rPr>
          <w:sz w:val="20"/>
        </w:rPr>
        <w:t>riminal</w:t>
      </w:r>
      <w:r>
        <w:rPr>
          <w:sz w:val="20"/>
        </w:rPr>
        <w:t>;</w:t>
      </w:r>
      <w:proofErr w:type="gramEnd"/>
    </w:p>
    <w:p w14:paraId="67A615DE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>
        <w:rPr>
          <w:sz w:val="20"/>
        </w:rPr>
        <w:t>2. F</w:t>
      </w:r>
      <w:r w:rsidR="00127A57" w:rsidRPr="00CC04E3">
        <w:rPr>
          <w:sz w:val="20"/>
        </w:rPr>
        <w:t>raudulent</w:t>
      </w:r>
      <w:r>
        <w:rPr>
          <w:sz w:val="20"/>
        </w:rPr>
        <w:t>;</w:t>
      </w:r>
      <w:r w:rsidR="00127A57" w:rsidRPr="00CC04E3">
        <w:rPr>
          <w:sz w:val="20"/>
        </w:rPr>
        <w:t xml:space="preserve"> or</w:t>
      </w:r>
    </w:p>
    <w:p w14:paraId="3A4B0F0C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>
        <w:rPr>
          <w:sz w:val="20"/>
        </w:rPr>
        <w:t>3. “D</w:t>
      </w:r>
      <w:r w:rsidR="00127A57" w:rsidRPr="00CC04E3">
        <w:rPr>
          <w:sz w:val="20"/>
        </w:rPr>
        <w:t>ishonest</w:t>
      </w:r>
      <w:proofErr w:type="gramStart"/>
      <w:r>
        <w:rPr>
          <w:sz w:val="20"/>
        </w:rPr>
        <w:t>”;</w:t>
      </w:r>
      <w:proofErr w:type="gramEnd"/>
    </w:p>
    <w:p w14:paraId="652251D0" w14:textId="72DACBC3" w:rsidR="00127A57" w:rsidRDefault="00127A57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 w:rsidRPr="00CC04E3">
        <w:rPr>
          <w:sz w:val="20"/>
        </w:rPr>
        <w:t>act, error or omission, or any intentional or knowing violation of the law</w:t>
      </w:r>
      <w:r w:rsidRPr="00CC04E3">
        <w:rPr>
          <w:w w:val="99"/>
          <w:sz w:val="20"/>
        </w:rPr>
        <w:t xml:space="preserve"> </w:t>
      </w:r>
      <w:r w:rsidRPr="00CC04E3">
        <w:rPr>
          <w:sz w:val="20"/>
        </w:rPr>
        <w:t>by you</w:t>
      </w:r>
      <w:r w:rsidR="003A13BF">
        <w:rPr>
          <w:sz w:val="20"/>
        </w:rPr>
        <w:t xml:space="preserve"> for which you are charged, convicted or submit a guilty plea</w:t>
      </w:r>
      <w:r w:rsidRPr="00CC04E3">
        <w:rPr>
          <w:sz w:val="20"/>
        </w:rPr>
        <w:t>.  However, to the extent that a “</w:t>
      </w:r>
      <w:r w:rsidR="00CC04E3">
        <w:rPr>
          <w:sz w:val="20"/>
        </w:rPr>
        <w:t>loss</w:t>
      </w:r>
      <w:r w:rsidRPr="00CC04E3">
        <w:rPr>
          <w:sz w:val="20"/>
        </w:rPr>
        <w:t xml:space="preserve">” is otherwise covered under this </w:t>
      </w:r>
      <w:r w:rsidR="002D15CC">
        <w:rPr>
          <w:sz w:val="20"/>
        </w:rPr>
        <w:t>Cyber Coverage</w:t>
      </w:r>
      <w:r w:rsidRPr="00CC04E3">
        <w:rPr>
          <w:sz w:val="20"/>
        </w:rPr>
        <w:t xml:space="preserve">, this exclusion does not apply </w:t>
      </w:r>
      <w:r w:rsidR="00FD5048" w:rsidRPr="00CC04E3">
        <w:rPr>
          <w:sz w:val="20"/>
        </w:rPr>
        <w:t>to coverages</w:t>
      </w:r>
      <w:r w:rsidR="00CC04E3">
        <w:rPr>
          <w:sz w:val="20"/>
        </w:rPr>
        <w:t xml:space="preserve"> provided</w:t>
      </w:r>
      <w:r w:rsidR="00FD5048" w:rsidRPr="00CC04E3">
        <w:rPr>
          <w:sz w:val="20"/>
        </w:rPr>
        <w:t xml:space="preserve"> under </w:t>
      </w:r>
      <w:r w:rsidR="00CC04E3">
        <w:rPr>
          <w:sz w:val="20"/>
        </w:rPr>
        <w:t xml:space="preserve">this Cyber </w:t>
      </w:r>
      <w:r w:rsidR="002D15CC">
        <w:rPr>
          <w:sz w:val="20"/>
        </w:rPr>
        <w:t>C</w:t>
      </w:r>
      <w:r w:rsidR="00CC04E3">
        <w:rPr>
          <w:sz w:val="20"/>
        </w:rPr>
        <w:t>overage</w:t>
      </w:r>
      <w:r w:rsidR="00FD5048" w:rsidRPr="00CC04E3">
        <w:rPr>
          <w:sz w:val="20"/>
        </w:rPr>
        <w:t xml:space="preserve"> </w:t>
      </w:r>
      <w:r w:rsidRPr="00CC04E3">
        <w:rPr>
          <w:sz w:val="20"/>
        </w:rPr>
        <w:t>or “</w:t>
      </w:r>
      <w:r w:rsidR="00FD5048" w:rsidRPr="00CC04E3">
        <w:rPr>
          <w:sz w:val="20"/>
        </w:rPr>
        <w:t>defense costs</w:t>
      </w:r>
      <w:r w:rsidRPr="00CC04E3">
        <w:rPr>
          <w:sz w:val="20"/>
        </w:rPr>
        <w:t>” until such time as it is determined you have committed such criminal, fraudulent, or dishonest act, error or omission, or any intentional or knowing violation of the law.</w:t>
      </w:r>
    </w:p>
    <w:p w14:paraId="34CFC189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</w:p>
    <w:p w14:paraId="7FF81326" w14:textId="5F988485" w:rsidR="003A13BF" w:rsidRPr="00BB3DD8" w:rsidRDefault="00CE3E3C" w:rsidP="003A13BF">
      <w:pPr>
        <w:pStyle w:val="blocktext1"/>
        <w:tabs>
          <w:tab w:val="left" w:pos="360"/>
        </w:tabs>
        <w:ind w:left="720" w:hanging="720"/>
      </w:pPr>
      <w:r>
        <w:rPr>
          <w:b/>
        </w:rPr>
        <w:t>3</w:t>
      </w:r>
      <w:r w:rsidR="003A13BF" w:rsidRPr="00BB3DD8">
        <w:rPr>
          <w:b/>
        </w:rPr>
        <w:t>.</w:t>
      </w:r>
      <w:r w:rsidR="003A13BF" w:rsidRPr="00BB3DD8">
        <w:tab/>
      </w:r>
      <w:r w:rsidR="003A13BF">
        <w:t xml:space="preserve"> </w:t>
      </w:r>
      <w:r w:rsidR="003A13BF" w:rsidRPr="00BB3DD8">
        <w:rPr>
          <w:b/>
        </w:rPr>
        <w:t>F. DEFINITIONS</w:t>
      </w:r>
      <w:r w:rsidR="003A13BF" w:rsidRPr="00BB3DD8">
        <w:t>, the following definition is added:</w:t>
      </w:r>
    </w:p>
    <w:p w14:paraId="6B03A4B2" w14:textId="314456B0" w:rsidR="003A13BF" w:rsidRPr="00BB3DD8" w:rsidRDefault="003A13BF" w:rsidP="003A13BF">
      <w:pPr>
        <w:pStyle w:val="blocktext1"/>
        <w:tabs>
          <w:tab w:val="left" w:pos="360"/>
        </w:tabs>
        <w:ind w:left="360" w:hanging="360"/>
      </w:pPr>
      <w:r w:rsidRPr="00BB3DD8">
        <w:rPr>
          <w:b/>
        </w:rPr>
        <w:tab/>
      </w:r>
      <w:r>
        <w:rPr>
          <w:b/>
        </w:rPr>
        <w:t xml:space="preserve"> </w:t>
      </w:r>
      <w:r w:rsidRPr="00BB3DD8">
        <w:rPr>
          <w:b/>
        </w:rPr>
        <w:t>“Dishonest”</w:t>
      </w:r>
      <w:r w:rsidRPr="00BB3DD8">
        <w:t xml:space="preserve">, means as respects this Cyber Suite Coverage only, characterized by lack of truth, honesty, </w:t>
      </w:r>
      <w:r w:rsidR="00F77D94" w:rsidRPr="00BB3DD8">
        <w:t xml:space="preserve">or </w:t>
      </w:r>
      <w:r w:rsidR="00F77D94">
        <w:t>trustworthiness</w:t>
      </w:r>
      <w:r w:rsidRPr="00BB3DD8">
        <w:t>:  unfair, deceptive, deceitful, untruthful.</w:t>
      </w:r>
    </w:p>
    <w:p w14:paraId="188A6C76" w14:textId="77777777" w:rsidR="003A13BF" w:rsidRPr="00CC04E3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right="144"/>
        <w:textAlignment w:val="auto"/>
        <w:rPr>
          <w:sz w:val="20"/>
        </w:rPr>
      </w:pPr>
    </w:p>
    <w:p w14:paraId="70A99278" w14:textId="77777777" w:rsidR="002B5467" w:rsidRDefault="002B5467" w:rsidP="00127A57">
      <w:pPr>
        <w:pStyle w:val="Hanging3"/>
        <w:widowControl w:val="0"/>
        <w:suppressAutoHyphens/>
        <w:spacing w:line="240" w:lineRule="auto"/>
        <w:ind w:left="360"/>
        <w:rPr>
          <w:rFonts w:cs="Arial"/>
        </w:rPr>
      </w:pPr>
    </w:p>
    <w:p w14:paraId="669471AD" w14:textId="77777777" w:rsidR="00F77D94" w:rsidRPr="00F77D94" w:rsidRDefault="00F77D94" w:rsidP="00F77D94">
      <w:pPr>
        <w:overflowPunct/>
        <w:autoSpaceDE/>
        <w:autoSpaceDN/>
        <w:adjustRightInd/>
        <w:spacing w:before="120"/>
        <w:ind w:right="-57" w:firstLine="90"/>
        <w:jc w:val="left"/>
        <w:textAlignment w:val="auto"/>
        <w:rPr>
          <w:rFonts w:cs="Arial"/>
          <w:iCs/>
        </w:rPr>
      </w:pPr>
      <w:r w:rsidRPr="00F77D94">
        <w:rPr>
          <w:rFonts w:cs="Arial"/>
          <w:iCs/>
        </w:rPr>
        <w:t>All other terms and conditions of this Policy remain unchanged.</w:t>
      </w:r>
    </w:p>
    <w:p w14:paraId="67D9E55E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2D413A17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3A5E5042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  <w:t>_____________________</w:t>
      </w:r>
    </w:p>
    <w:p w14:paraId="4F39CDE4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  <w:t>Authorized Representative</w:t>
      </w:r>
    </w:p>
    <w:p w14:paraId="779C7C77" w14:textId="77777777" w:rsidR="00F77D94" w:rsidRPr="00F77D94" w:rsidRDefault="00F77D94" w:rsidP="00F77D94">
      <w:pPr>
        <w:overflowPunct/>
        <w:autoSpaceDE/>
        <w:autoSpaceDN/>
        <w:adjustRightInd/>
        <w:ind w:left="180" w:right="662" w:firstLine="90"/>
        <w:jc w:val="left"/>
        <w:textAlignment w:val="auto"/>
        <w:rPr>
          <w:rFonts w:cs="Arial"/>
          <w:sz w:val="24"/>
          <w:szCs w:val="24"/>
        </w:rPr>
      </w:pPr>
    </w:p>
    <w:p w14:paraId="495FDCDD" w14:textId="77777777" w:rsidR="00F77D94" w:rsidRPr="00F77D94" w:rsidRDefault="00F77D94" w:rsidP="00F77D94">
      <w:pPr>
        <w:widowControl w:val="0"/>
        <w:tabs>
          <w:tab w:val="left" w:pos="1218"/>
          <w:tab w:val="left" w:pos="1220"/>
        </w:tabs>
        <w:overflowPunct/>
        <w:adjustRightInd/>
        <w:spacing w:before="80"/>
        <w:ind w:right="137"/>
        <w:jc w:val="left"/>
        <w:textAlignment w:val="auto"/>
        <w:rPr>
          <w:rFonts w:eastAsia="Arial" w:cs="Arial"/>
          <w:szCs w:val="22"/>
        </w:rPr>
      </w:pPr>
    </w:p>
    <w:p w14:paraId="33600C54" w14:textId="77777777" w:rsidR="00C34297" w:rsidRPr="00C34297" w:rsidRDefault="00C34297" w:rsidP="00C34297"/>
    <w:p w14:paraId="6CE7549C" w14:textId="77777777" w:rsidR="00C34297" w:rsidRPr="00C34297" w:rsidRDefault="00C34297" w:rsidP="00C34297"/>
    <w:p w14:paraId="4FC0EB5E" w14:textId="03444F8D" w:rsidR="00C34297" w:rsidRDefault="00F77D94" w:rsidP="00F77D94">
      <w:pPr>
        <w:tabs>
          <w:tab w:val="left" w:pos="2080"/>
        </w:tabs>
      </w:pPr>
      <w:r>
        <w:tab/>
      </w:r>
    </w:p>
    <w:p w14:paraId="2102BC34" w14:textId="77777777" w:rsidR="00F77D94" w:rsidRPr="00F77D94" w:rsidRDefault="00F77D94" w:rsidP="00F77D94"/>
    <w:p w14:paraId="32A7CD80" w14:textId="77777777" w:rsidR="00F77D94" w:rsidRPr="00F77D94" w:rsidRDefault="00F77D94" w:rsidP="00F77D94"/>
    <w:p w14:paraId="4EEF4758" w14:textId="77777777" w:rsidR="00F77D94" w:rsidRDefault="00F77D94" w:rsidP="00F77D94"/>
    <w:p w14:paraId="6ABF80B0" w14:textId="77777777" w:rsidR="00F77D94" w:rsidRPr="00F77D94" w:rsidRDefault="00F77D94" w:rsidP="00F77D94">
      <w:pPr>
        <w:jc w:val="center"/>
      </w:pPr>
    </w:p>
    <w:sectPr w:rsidR="00F77D94" w:rsidRPr="00F77D94" w:rsidSect="00A46F0A">
      <w:type w:val="continuous"/>
      <w:pgSz w:w="12240" w:h="15840"/>
      <w:pgMar w:top="1440" w:right="1080" w:bottom="1440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0FEBA" w14:textId="77777777" w:rsidR="00CC4485" w:rsidRDefault="00CC4485" w:rsidP="003C55D3">
      <w:r>
        <w:separator/>
      </w:r>
    </w:p>
  </w:endnote>
  <w:endnote w:type="continuationSeparator" w:id="0">
    <w:p w14:paraId="23A5F9C2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292C17F8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47919E21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386C2D1C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290B4BD6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31692137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1BA04888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3725AFCF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FE8DC38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435521CA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33FE2D3B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391A0B06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3BD66EBE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244C" w14:textId="7364683F" w:rsidR="00CC4485" w:rsidRPr="00407E56" w:rsidRDefault="004C4FE5" w:rsidP="00407E56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  <w:r w:rsidRPr="004C4FE5">
      <w:rPr>
        <w:rFonts w:eastAsiaTheme="minorHAnsi" w:cs="Arial"/>
        <w:b/>
        <w:bCs/>
        <w:sz w:val="18"/>
        <w:szCs w:val="18"/>
      </w:rPr>
      <w:t>148509</w:t>
    </w:r>
    <w:r w:rsidRPr="004C4FE5">
      <w:rPr>
        <w:rFonts w:eastAsiaTheme="minorHAnsi" w:cs="Arial"/>
        <w:b/>
        <w:bCs/>
        <w:sz w:val="18"/>
        <w:szCs w:val="18"/>
      </w:rPr>
      <w:t xml:space="preserve"> </w:t>
    </w:r>
    <w:r w:rsidR="00F77D94" w:rsidRPr="00F77D94">
      <w:rPr>
        <w:rFonts w:eastAsiaTheme="minorHAnsi" w:cs="Arial"/>
        <w:b/>
        <w:bCs/>
        <w:sz w:val="18"/>
        <w:szCs w:val="18"/>
      </w:rPr>
      <w:t>(0</w:t>
    </w:r>
    <w:r w:rsidR="008C7DDF">
      <w:rPr>
        <w:rFonts w:eastAsiaTheme="minorHAnsi" w:cs="Arial"/>
        <w:b/>
        <w:bCs/>
        <w:sz w:val="18"/>
        <w:szCs w:val="18"/>
      </w:rPr>
      <w:t>1/26</w:t>
    </w:r>
    <w:r w:rsidR="00F77D94" w:rsidRPr="00F77D94">
      <w:rPr>
        <w:rFonts w:eastAsiaTheme="minorHAnsi" w:cs="Arial"/>
        <w:b/>
        <w:bCs/>
        <w:sz w:val="18"/>
        <w:szCs w:val="18"/>
      </w:rPr>
      <w:t>)</w:t>
    </w:r>
    <w:r w:rsidR="00407E56">
      <w:rPr>
        <w:rFonts w:eastAsiaTheme="minorHAnsi" w:cs="Arial"/>
        <w:sz w:val="18"/>
        <w:szCs w:val="18"/>
      </w:rPr>
      <w:tab/>
    </w:r>
    <w:r w:rsidR="00407E56" w:rsidRPr="00963874">
      <w:rPr>
        <w:rFonts w:eastAsiaTheme="minorHAnsi" w:cs="Arial"/>
        <w:sz w:val="18"/>
        <w:szCs w:val="18"/>
      </w:rPr>
      <w:t>© 20</w:t>
    </w:r>
    <w:r w:rsidR="00407E56">
      <w:rPr>
        <w:rFonts w:eastAsiaTheme="minorHAnsi" w:cs="Arial"/>
        <w:sz w:val="18"/>
        <w:szCs w:val="18"/>
      </w:rPr>
      <w:t>20, The Hartford Steam Boiler Inspection and Insurance Company.  All rights reserved.</w:t>
    </w:r>
    <w:r w:rsidR="00407E56" w:rsidRPr="00963874">
      <w:rPr>
        <w:rFonts w:eastAsiaTheme="minorHAnsi" w:cs="Arial"/>
        <w:sz w:val="18"/>
        <w:szCs w:val="18"/>
      </w:rPr>
      <w:tab/>
      <w:t xml:space="preserve">Page </w:t>
    </w:r>
    <w:r w:rsidR="00407E56" w:rsidRPr="00963874">
      <w:rPr>
        <w:rFonts w:eastAsiaTheme="minorHAnsi" w:cs="Arial"/>
        <w:b/>
        <w:sz w:val="18"/>
        <w:szCs w:val="18"/>
      </w:rPr>
      <w:fldChar w:fldCharType="begin"/>
    </w:r>
    <w:r w:rsidR="00407E56" w:rsidRPr="00963874">
      <w:rPr>
        <w:rFonts w:eastAsiaTheme="minorHAnsi" w:cs="Arial"/>
        <w:b/>
        <w:sz w:val="18"/>
        <w:szCs w:val="18"/>
      </w:rPr>
      <w:instrText xml:space="preserve"> PAGE </w:instrText>
    </w:r>
    <w:r w:rsidR="00407E56" w:rsidRPr="00963874">
      <w:rPr>
        <w:rFonts w:eastAsiaTheme="minorHAnsi" w:cs="Arial"/>
        <w:b/>
        <w:sz w:val="18"/>
        <w:szCs w:val="18"/>
      </w:rPr>
      <w:fldChar w:fldCharType="separate"/>
    </w:r>
    <w:r w:rsidR="00407E56">
      <w:rPr>
        <w:rFonts w:eastAsiaTheme="minorHAnsi" w:cs="Arial"/>
        <w:b/>
        <w:sz w:val="18"/>
        <w:szCs w:val="18"/>
      </w:rPr>
      <w:t>1</w:t>
    </w:r>
    <w:r w:rsidR="00407E56" w:rsidRPr="00963874">
      <w:rPr>
        <w:rFonts w:eastAsiaTheme="minorHAnsi" w:cs="Arial"/>
        <w:b/>
        <w:sz w:val="18"/>
        <w:szCs w:val="18"/>
      </w:rPr>
      <w:fldChar w:fldCharType="end"/>
    </w:r>
    <w:r w:rsidR="00407E56" w:rsidRPr="00963874">
      <w:rPr>
        <w:rFonts w:eastAsiaTheme="minorHAnsi" w:cs="Arial"/>
        <w:sz w:val="18"/>
        <w:szCs w:val="18"/>
      </w:rPr>
      <w:t xml:space="preserve"> of </w:t>
    </w:r>
    <w:r w:rsidR="00407E56" w:rsidRPr="00963874">
      <w:rPr>
        <w:rFonts w:eastAsiaTheme="minorHAnsi" w:cs="Arial"/>
        <w:b/>
        <w:sz w:val="18"/>
        <w:szCs w:val="18"/>
      </w:rPr>
      <w:fldChar w:fldCharType="begin"/>
    </w:r>
    <w:r w:rsidR="00407E56" w:rsidRPr="00963874">
      <w:rPr>
        <w:rFonts w:eastAsiaTheme="minorHAnsi" w:cs="Arial"/>
        <w:b/>
        <w:sz w:val="18"/>
        <w:szCs w:val="18"/>
      </w:rPr>
      <w:instrText xml:space="preserve"> NUMPAGES  </w:instrText>
    </w:r>
    <w:r w:rsidR="00407E56" w:rsidRPr="00963874">
      <w:rPr>
        <w:rFonts w:eastAsiaTheme="minorHAnsi" w:cs="Arial"/>
        <w:b/>
        <w:sz w:val="18"/>
        <w:szCs w:val="18"/>
      </w:rPr>
      <w:fldChar w:fldCharType="separate"/>
    </w:r>
    <w:r w:rsidR="00407E56">
      <w:rPr>
        <w:rFonts w:eastAsiaTheme="minorHAnsi" w:cs="Arial"/>
        <w:b/>
        <w:sz w:val="18"/>
        <w:szCs w:val="18"/>
      </w:rPr>
      <w:t>2</w:t>
    </w:r>
    <w:r w:rsidR="00407E56" w:rsidRPr="00963874">
      <w:rPr>
        <w:rFonts w:eastAsiaTheme="minorHAnsi" w:cs="Arial"/>
        <w:b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00072220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2030E876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0F52C8EB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75F28EDF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7560075B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2CB4E70A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B316" w14:textId="2295C465" w:rsidR="00C34297" w:rsidRPr="0088196F" w:rsidRDefault="00407E56" w:rsidP="00407E56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  <w:r>
      <w:rPr>
        <w:rFonts w:eastAsiaTheme="minorHAnsi" w:cs="Arial"/>
        <w:b/>
        <w:sz w:val="18"/>
        <w:szCs w:val="18"/>
      </w:rPr>
      <w:t>CS CY 104 M</w:t>
    </w:r>
    <w:r w:rsidR="005C277C">
      <w:rPr>
        <w:rFonts w:eastAsiaTheme="minorHAnsi" w:cs="Arial"/>
        <w:b/>
        <w:sz w:val="18"/>
        <w:szCs w:val="18"/>
      </w:rPr>
      <w:t>I</w:t>
    </w:r>
    <w:r>
      <w:rPr>
        <w:rFonts w:eastAsiaTheme="minorHAnsi" w:cs="Arial"/>
        <w:b/>
        <w:sz w:val="18"/>
        <w:szCs w:val="18"/>
      </w:rPr>
      <w:t xml:space="preserve"> 03 24</w:t>
    </w:r>
    <w:r>
      <w:rPr>
        <w:rFonts w:eastAsiaTheme="minorHAnsi" w:cs="Arial"/>
        <w:sz w:val="18"/>
        <w:szCs w:val="18"/>
      </w:rPr>
      <w:t xml:space="preserve">      </w:t>
    </w:r>
    <w:r>
      <w:rPr>
        <w:rFonts w:eastAsiaTheme="minorHAnsi" w:cs="Arial"/>
        <w:sz w:val="18"/>
        <w:szCs w:val="18"/>
      </w:rPr>
      <w:tab/>
    </w:r>
    <w:r w:rsidRPr="00963874">
      <w:rPr>
        <w:rFonts w:eastAsiaTheme="minorHAnsi" w:cs="Arial"/>
        <w:sz w:val="18"/>
        <w:szCs w:val="18"/>
      </w:rPr>
      <w:t>© 20</w:t>
    </w:r>
    <w:r>
      <w:rPr>
        <w:rFonts w:eastAsiaTheme="minorHAnsi" w:cs="Arial"/>
        <w:sz w:val="18"/>
        <w:szCs w:val="18"/>
      </w:rPr>
      <w:t>20, The Hartford Steam Boiler Inspection and Insurance Company.  All rights reserved.</w:t>
    </w:r>
    <w:r w:rsidRPr="00963874">
      <w:rPr>
        <w:rFonts w:eastAsiaTheme="minorHAnsi" w:cs="Arial"/>
        <w:sz w:val="18"/>
        <w:szCs w:val="18"/>
      </w:rPr>
      <w:tab/>
      <w:t xml:space="preserve">Page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PAGE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1</w:t>
    </w:r>
    <w:r w:rsidRPr="00963874">
      <w:rPr>
        <w:rFonts w:eastAsiaTheme="minorHAnsi" w:cs="Arial"/>
        <w:b/>
        <w:sz w:val="18"/>
        <w:szCs w:val="18"/>
      </w:rPr>
      <w:fldChar w:fldCharType="end"/>
    </w:r>
    <w:r w:rsidRPr="00963874">
      <w:rPr>
        <w:rFonts w:eastAsiaTheme="minorHAnsi" w:cs="Arial"/>
        <w:sz w:val="18"/>
        <w:szCs w:val="18"/>
      </w:rPr>
      <w:t xml:space="preserve"> of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NUMPAGES 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2</w:t>
    </w:r>
    <w:r w:rsidRPr="00963874">
      <w:rPr>
        <w:rFonts w:eastAsiaTheme="minorHAnsi" w:cs="Arial"/>
        <w:b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4CA7A455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27AE0F00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5B823563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2D46EE42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52F24E8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565838BA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4F3BD" w14:textId="77777777" w:rsidR="00CC4485" w:rsidRDefault="00CC4485" w:rsidP="003C55D3">
      <w:r>
        <w:separator/>
      </w:r>
    </w:p>
  </w:footnote>
  <w:footnote w:type="continuationSeparator" w:id="0">
    <w:p w14:paraId="0D5DC624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E8E4A" w14:textId="77777777" w:rsidR="00CC4485" w:rsidRDefault="00CC4485">
    <w:pPr>
      <w:pStyle w:val="Header"/>
    </w:pPr>
    <w:r>
      <w:t>DRAFT – FOR DISCUSSION PURPOSES ONLY</w:t>
    </w:r>
  </w:p>
  <w:p w14:paraId="3275964F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1D241" w14:textId="77777777" w:rsidR="00CC4485" w:rsidRDefault="00CC4485" w:rsidP="00D23A6E">
    <w:pPr>
      <w:pStyle w:val="Header"/>
    </w:pPr>
    <w:r>
      <w:t>DRAFT – FOR DISCUSSION PURPOSES ONLY</w:t>
    </w:r>
  </w:p>
  <w:p w14:paraId="767BF947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BDD0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593" w14:textId="043350EF" w:rsidR="003E2878" w:rsidRPr="00785F6C" w:rsidRDefault="00004298" w:rsidP="003E2878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sz w:val="32"/>
        <w:szCs w:val="32"/>
      </w:rPr>
      <w:t>m</w:t>
    </w:r>
    <w:r w:rsidR="00C11F00">
      <w:rPr>
        <w:caps w:val="0"/>
        <w:sz w:val="32"/>
        <w:szCs w:val="32"/>
      </w:rPr>
      <w:t>ichigan</w:t>
    </w:r>
    <w:r w:rsidR="003E2878" w:rsidRPr="00785F6C">
      <w:rPr>
        <w:sz w:val="32"/>
        <w:szCs w:val="32"/>
      </w:rPr>
      <w:t xml:space="preserve"> C</w:t>
    </w:r>
    <w:r w:rsidR="003E2878" w:rsidRPr="00785F6C">
      <w:rPr>
        <w:caps w:val="0"/>
        <w:sz w:val="32"/>
        <w:szCs w:val="32"/>
      </w:rPr>
      <w:t>hanges</w:t>
    </w:r>
    <w:r w:rsidR="003E2878">
      <w:rPr>
        <w:caps w:val="0"/>
        <w:sz w:val="32"/>
        <w:szCs w:val="32"/>
      </w:rPr>
      <w:t>, continued</w:t>
    </w:r>
  </w:p>
  <w:p w14:paraId="74C332FD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2C71AB94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3A7EC5A9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1FD015AC" w14:textId="77777777" w:rsidR="00CC4485" w:rsidRDefault="00CC4485">
    <w:pPr>
      <w:pStyle w:val="Header"/>
      <w:rPr>
        <w:sz w:val="18"/>
      </w:rPr>
    </w:pPr>
  </w:p>
  <w:p w14:paraId="0CDC3736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773ED048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" w15:restartNumberingAfterBreak="0">
    <w:nsid w:val="08DA44F9"/>
    <w:multiLevelType w:val="hybridMultilevel"/>
    <w:tmpl w:val="95D81128"/>
    <w:lvl w:ilvl="0" w:tplc="7BC25BD8">
      <w:start w:val="1"/>
      <w:numFmt w:val="decimal"/>
      <w:lvlText w:val="%1."/>
      <w:lvlJc w:val="left"/>
      <w:pPr>
        <w:ind w:left="478" w:hanging="369"/>
      </w:pPr>
      <w:rPr>
        <w:rFonts w:ascii="Arial" w:eastAsia="Arial" w:hAnsi="Arial" w:hint="default"/>
        <w:b/>
        <w:bCs/>
        <w:spacing w:val="-4"/>
        <w:w w:val="99"/>
        <w:sz w:val="21"/>
        <w:szCs w:val="21"/>
      </w:rPr>
    </w:lvl>
    <w:lvl w:ilvl="1" w:tplc="E6FE4B12">
      <w:start w:val="1"/>
      <w:numFmt w:val="upperLetter"/>
      <w:lvlText w:val="%2."/>
      <w:lvlJc w:val="left"/>
      <w:pPr>
        <w:ind w:left="478" w:hanging="369"/>
      </w:pPr>
      <w:rPr>
        <w:rFonts w:ascii="Arial" w:eastAsia="Arial" w:hAnsi="Arial" w:hint="default"/>
        <w:b/>
        <w:bCs/>
        <w:spacing w:val="-7"/>
        <w:w w:val="99"/>
        <w:sz w:val="21"/>
        <w:szCs w:val="21"/>
      </w:rPr>
    </w:lvl>
    <w:lvl w:ilvl="2" w:tplc="55E833AA">
      <w:start w:val="1"/>
      <w:numFmt w:val="decimal"/>
      <w:lvlText w:val="%3."/>
      <w:lvlJc w:val="left"/>
      <w:pPr>
        <w:ind w:left="830" w:hanging="353"/>
      </w:pPr>
      <w:rPr>
        <w:rFonts w:ascii="Arial" w:eastAsia="Arial" w:hAnsi="Arial" w:hint="default"/>
        <w:b/>
        <w:bCs/>
        <w:spacing w:val="-4"/>
        <w:w w:val="99"/>
        <w:sz w:val="21"/>
        <w:szCs w:val="21"/>
      </w:rPr>
    </w:lvl>
    <w:lvl w:ilvl="3" w:tplc="72E648C4">
      <w:start w:val="1"/>
      <w:numFmt w:val="lowerLetter"/>
      <w:lvlText w:val="%4."/>
      <w:lvlJc w:val="left"/>
      <w:pPr>
        <w:ind w:left="1199" w:hanging="369"/>
      </w:pPr>
      <w:rPr>
        <w:rFonts w:ascii="Arial" w:eastAsia="Arial" w:hAnsi="Arial" w:hint="default"/>
        <w:b/>
        <w:bCs/>
        <w:spacing w:val="12"/>
        <w:w w:val="103"/>
        <w:sz w:val="20"/>
        <w:szCs w:val="20"/>
      </w:rPr>
    </w:lvl>
    <w:lvl w:ilvl="4" w:tplc="E2706906">
      <w:start w:val="1"/>
      <w:numFmt w:val="bullet"/>
      <w:lvlText w:val="•"/>
      <w:lvlJc w:val="left"/>
      <w:pPr>
        <w:ind w:left="3479" w:hanging="369"/>
      </w:pPr>
      <w:rPr>
        <w:rFonts w:hint="default"/>
      </w:rPr>
    </w:lvl>
    <w:lvl w:ilvl="5" w:tplc="99AAA6EC">
      <w:start w:val="1"/>
      <w:numFmt w:val="bullet"/>
      <w:lvlText w:val="•"/>
      <w:lvlJc w:val="left"/>
      <w:pPr>
        <w:ind w:left="4619" w:hanging="369"/>
      </w:pPr>
      <w:rPr>
        <w:rFonts w:hint="default"/>
      </w:rPr>
    </w:lvl>
    <w:lvl w:ilvl="6" w:tplc="1936A002">
      <w:start w:val="1"/>
      <w:numFmt w:val="bullet"/>
      <w:lvlText w:val="•"/>
      <w:lvlJc w:val="left"/>
      <w:pPr>
        <w:ind w:left="5759" w:hanging="369"/>
      </w:pPr>
      <w:rPr>
        <w:rFonts w:hint="default"/>
      </w:rPr>
    </w:lvl>
    <w:lvl w:ilvl="7" w:tplc="D31A0CDA">
      <w:start w:val="1"/>
      <w:numFmt w:val="bullet"/>
      <w:lvlText w:val="•"/>
      <w:lvlJc w:val="left"/>
      <w:pPr>
        <w:ind w:left="6899" w:hanging="369"/>
      </w:pPr>
      <w:rPr>
        <w:rFonts w:hint="default"/>
      </w:rPr>
    </w:lvl>
    <w:lvl w:ilvl="8" w:tplc="8B40C2B2">
      <w:start w:val="1"/>
      <w:numFmt w:val="bullet"/>
      <w:lvlText w:val="•"/>
      <w:lvlJc w:val="left"/>
      <w:pPr>
        <w:ind w:left="8039" w:hanging="369"/>
      </w:pPr>
      <w:rPr>
        <w:rFonts w:hint="default"/>
      </w:rPr>
    </w:lvl>
  </w:abstractNum>
  <w:abstractNum w:abstractNumId="2" w15:restartNumberingAfterBreak="0">
    <w:nsid w:val="08E60FA2"/>
    <w:multiLevelType w:val="hybridMultilevel"/>
    <w:tmpl w:val="CA42E638"/>
    <w:lvl w:ilvl="0" w:tplc="CCFEAA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078E9"/>
    <w:multiLevelType w:val="hybridMultilevel"/>
    <w:tmpl w:val="DD328B66"/>
    <w:lvl w:ilvl="0" w:tplc="AA9464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A62FB"/>
    <w:multiLevelType w:val="hybridMultilevel"/>
    <w:tmpl w:val="FB1053F6"/>
    <w:lvl w:ilvl="0" w:tplc="5D9CB374">
      <w:start w:val="7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5" w15:restartNumberingAfterBreak="0">
    <w:nsid w:val="4C1C1A87"/>
    <w:multiLevelType w:val="hybridMultilevel"/>
    <w:tmpl w:val="504A85EC"/>
    <w:lvl w:ilvl="0" w:tplc="97FAEF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321533">
    <w:abstractNumId w:val="0"/>
  </w:num>
  <w:num w:numId="2" w16cid:durableId="1509708086">
    <w:abstractNumId w:val="1"/>
  </w:num>
  <w:num w:numId="3" w16cid:durableId="772171309">
    <w:abstractNumId w:val="4"/>
  </w:num>
  <w:num w:numId="4" w16cid:durableId="2065986566">
    <w:abstractNumId w:val="3"/>
  </w:num>
  <w:num w:numId="5" w16cid:durableId="356927474">
    <w:abstractNumId w:val="5"/>
  </w:num>
  <w:num w:numId="6" w16cid:durableId="120070364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298"/>
    <w:rsid w:val="0000466F"/>
    <w:rsid w:val="00005638"/>
    <w:rsid w:val="00007DFF"/>
    <w:rsid w:val="00013257"/>
    <w:rsid w:val="000133E7"/>
    <w:rsid w:val="00013509"/>
    <w:rsid w:val="00017B0D"/>
    <w:rsid w:val="00020C69"/>
    <w:rsid w:val="00026CD6"/>
    <w:rsid w:val="0003544A"/>
    <w:rsid w:val="000367B8"/>
    <w:rsid w:val="0003758F"/>
    <w:rsid w:val="00053031"/>
    <w:rsid w:val="000545A2"/>
    <w:rsid w:val="00054E76"/>
    <w:rsid w:val="000611F3"/>
    <w:rsid w:val="0006254E"/>
    <w:rsid w:val="00072FBF"/>
    <w:rsid w:val="00073735"/>
    <w:rsid w:val="00073D01"/>
    <w:rsid w:val="0007664A"/>
    <w:rsid w:val="000802D3"/>
    <w:rsid w:val="00080AEE"/>
    <w:rsid w:val="00083821"/>
    <w:rsid w:val="00084DA8"/>
    <w:rsid w:val="000870A5"/>
    <w:rsid w:val="00090549"/>
    <w:rsid w:val="000948B2"/>
    <w:rsid w:val="00094D45"/>
    <w:rsid w:val="000968DB"/>
    <w:rsid w:val="000A4E22"/>
    <w:rsid w:val="000B03C0"/>
    <w:rsid w:val="000B1391"/>
    <w:rsid w:val="000B280F"/>
    <w:rsid w:val="000B41E5"/>
    <w:rsid w:val="000B5082"/>
    <w:rsid w:val="000B6AE2"/>
    <w:rsid w:val="000B6CD9"/>
    <w:rsid w:val="000C2EB4"/>
    <w:rsid w:val="000C3D53"/>
    <w:rsid w:val="000C4370"/>
    <w:rsid w:val="000C74A5"/>
    <w:rsid w:val="000D179E"/>
    <w:rsid w:val="000D1A5F"/>
    <w:rsid w:val="000D3708"/>
    <w:rsid w:val="000D780F"/>
    <w:rsid w:val="000F0D5A"/>
    <w:rsid w:val="000F1A7F"/>
    <w:rsid w:val="000F3750"/>
    <w:rsid w:val="000F5E2B"/>
    <w:rsid w:val="00102F76"/>
    <w:rsid w:val="001077B7"/>
    <w:rsid w:val="0011067A"/>
    <w:rsid w:val="00111576"/>
    <w:rsid w:val="0012058B"/>
    <w:rsid w:val="00127A57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509A8"/>
    <w:rsid w:val="00150CDC"/>
    <w:rsid w:val="0015118E"/>
    <w:rsid w:val="001541F0"/>
    <w:rsid w:val="00155B22"/>
    <w:rsid w:val="00156584"/>
    <w:rsid w:val="00156966"/>
    <w:rsid w:val="00161DC5"/>
    <w:rsid w:val="0016549A"/>
    <w:rsid w:val="00167A61"/>
    <w:rsid w:val="00173997"/>
    <w:rsid w:val="00174C9B"/>
    <w:rsid w:val="001807BE"/>
    <w:rsid w:val="001812CB"/>
    <w:rsid w:val="001819FE"/>
    <w:rsid w:val="00184AA1"/>
    <w:rsid w:val="001906BD"/>
    <w:rsid w:val="00190FF6"/>
    <w:rsid w:val="001975CC"/>
    <w:rsid w:val="001A1498"/>
    <w:rsid w:val="001A73FD"/>
    <w:rsid w:val="001A7449"/>
    <w:rsid w:val="001B318D"/>
    <w:rsid w:val="001B3548"/>
    <w:rsid w:val="001B4A5A"/>
    <w:rsid w:val="001B5760"/>
    <w:rsid w:val="001B5AE0"/>
    <w:rsid w:val="001C0AF4"/>
    <w:rsid w:val="001C144D"/>
    <w:rsid w:val="001C317D"/>
    <w:rsid w:val="001D18C5"/>
    <w:rsid w:val="001D25EF"/>
    <w:rsid w:val="001E20FF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17F9B"/>
    <w:rsid w:val="00225D7B"/>
    <w:rsid w:val="002275C2"/>
    <w:rsid w:val="0023171B"/>
    <w:rsid w:val="0023189A"/>
    <w:rsid w:val="00234502"/>
    <w:rsid w:val="002369C9"/>
    <w:rsid w:val="00236D41"/>
    <w:rsid w:val="00246416"/>
    <w:rsid w:val="0025023D"/>
    <w:rsid w:val="002504BF"/>
    <w:rsid w:val="00254116"/>
    <w:rsid w:val="0025567E"/>
    <w:rsid w:val="00261124"/>
    <w:rsid w:val="00267E5C"/>
    <w:rsid w:val="0027077B"/>
    <w:rsid w:val="002734B2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A2F6A"/>
    <w:rsid w:val="002A3C28"/>
    <w:rsid w:val="002A54E3"/>
    <w:rsid w:val="002A56EF"/>
    <w:rsid w:val="002A6F6D"/>
    <w:rsid w:val="002B0AF0"/>
    <w:rsid w:val="002B2835"/>
    <w:rsid w:val="002B46CD"/>
    <w:rsid w:val="002B46F2"/>
    <w:rsid w:val="002B5467"/>
    <w:rsid w:val="002B744F"/>
    <w:rsid w:val="002B7C93"/>
    <w:rsid w:val="002C25E9"/>
    <w:rsid w:val="002C778D"/>
    <w:rsid w:val="002D15CC"/>
    <w:rsid w:val="002D1E37"/>
    <w:rsid w:val="002D32C4"/>
    <w:rsid w:val="002D3B68"/>
    <w:rsid w:val="002D3EAE"/>
    <w:rsid w:val="002D3FE6"/>
    <w:rsid w:val="002D3FEA"/>
    <w:rsid w:val="002D636A"/>
    <w:rsid w:val="002E11E9"/>
    <w:rsid w:val="002E757B"/>
    <w:rsid w:val="002F1690"/>
    <w:rsid w:val="002F3121"/>
    <w:rsid w:val="002F6100"/>
    <w:rsid w:val="002F647F"/>
    <w:rsid w:val="00302DA6"/>
    <w:rsid w:val="00303D9D"/>
    <w:rsid w:val="0031331C"/>
    <w:rsid w:val="00314821"/>
    <w:rsid w:val="00316D95"/>
    <w:rsid w:val="00320101"/>
    <w:rsid w:val="00320AD2"/>
    <w:rsid w:val="00320B23"/>
    <w:rsid w:val="003275A5"/>
    <w:rsid w:val="00332B81"/>
    <w:rsid w:val="00335FCC"/>
    <w:rsid w:val="003530DA"/>
    <w:rsid w:val="00353F08"/>
    <w:rsid w:val="0035555A"/>
    <w:rsid w:val="003603F7"/>
    <w:rsid w:val="00361A93"/>
    <w:rsid w:val="00366F60"/>
    <w:rsid w:val="00367C28"/>
    <w:rsid w:val="003718D2"/>
    <w:rsid w:val="003731A7"/>
    <w:rsid w:val="003763D3"/>
    <w:rsid w:val="00381596"/>
    <w:rsid w:val="003826AB"/>
    <w:rsid w:val="0038446E"/>
    <w:rsid w:val="00387242"/>
    <w:rsid w:val="00387FD4"/>
    <w:rsid w:val="00390D2D"/>
    <w:rsid w:val="00392B57"/>
    <w:rsid w:val="003943C3"/>
    <w:rsid w:val="003A0789"/>
    <w:rsid w:val="003A13BF"/>
    <w:rsid w:val="003A1EE9"/>
    <w:rsid w:val="003A7FBF"/>
    <w:rsid w:val="003B253A"/>
    <w:rsid w:val="003B3762"/>
    <w:rsid w:val="003C0EAE"/>
    <w:rsid w:val="003C160B"/>
    <w:rsid w:val="003C26FB"/>
    <w:rsid w:val="003C280D"/>
    <w:rsid w:val="003C2DDE"/>
    <w:rsid w:val="003C3A15"/>
    <w:rsid w:val="003C535F"/>
    <w:rsid w:val="003C55D3"/>
    <w:rsid w:val="003D5C20"/>
    <w:rsid w:val="003D6C1D"/>
    <w:rsid w:val="003E11A7"/>
    <w:rsid w:val="003E2878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07E56"/>
    <w:rsid w:val="00411417"/>
    <w:rsid w:val="004121E1"/>
    <w:rsid w:val="00415C29"/>
    <w:rsid w:val="00432179"/>
    <w:rsid w:val="004459E0"/>
    <w:rsid w:val="004462C5"/>
    <w:rsid w:val="0045030B"/>
    <w:rsid w:val="00451096"/>
    <w:rsid w:val="00457CCD"/>
    <w:rsid w:val="00460FDF"/>
    <w:rsid w:val="004616D4"/>
    <w:rsid w:val="00464243"/>
    <w:rsid w:val="0046591B"/>
    <w:rsid w:val="00465CA7"/>
    <w:rsid w:val="00467520"/>
    <w:rsid w:val="0047137C"/>
    <w:rsid w:val="00472E9A"/>
    <w:rsid w:val="00474C43"/>
    <w:rsid w:val="00474EC9"/>
    <w:rsid w:val="00481D13"/>
    <w:rsid w:val="00487C0E"/>
    <w:rsid w:val="00487F3C"/>
    <w:rsid w:val="00497C68"/>
    <w:rsid w:val="004A0326"/>
    <w:rsid w:val="004B2BB2"/>
    <w:rsid w:val="004B39E9"/>
    <w:rsid w:val="004B5E6D"/>
    <w:rsid w:val="004C01D1"/>
    <w:rsid w:val="004C137B"/>
    <w:rsid w:val="004C296C"/>
    <w:rsid w:val="004C4F09"/>
    <w:rsid w:val="004C4FE5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69ED"/>
    <w:rsid w:val="00517192"/>
    <w:rsid w:val="00520CA7"/>
    <w:rsid w:val="00523F60"/>
    <w:rsid w:val="005240F6"/>
    <w:rsid w:val="00525479"/>
    <w:rsid w:val="00525E3F"/>
    <w:rsid w:val="005357FA"/>
    <w:rsid w:val="005417F0"/>
    <w:rsid w:val="00543364"/>
    <w:rsid w:val="00544658"/>
    <w:rsid w:val="005478AF"/>
    <w:rsid w:val="00547BDE"/>
    <w:rsid w:val="0055307B"/>
    <w:rsid w:val="005549E4"/>
    <w:rsid w:val="005553FC"/>
    <w:rsid w:val="005564D5"/>
    <w:rsid w:val="00571348"/>
    <w:rsid w:val="00574243"/>
    <w:rsid w:val="005805BB"/>
    <w:rsid w:val="00585C77"/>
    <w:rsid w:val="00586971"/>
    <w:rsid w:val="00590958"/>
    <w:rsid w:val="00591D19"/>
    <w:rsid w:val="00594DC7"/>
    <w:rsid w:val="005A0591"/>
    <w:rsid w:val="005A3733"/>
    <w:rsid w:val="005A7322"/>
    <w:rsid w:val="005B41ED"/>
    <w:rsid w:val="005B44C5"/>
    <w:rsid w:val="005B70B5"/>
    <w:rsid w:val="005B74DA"/>
    <w:rsid w:val="005C048A"/>
    <w:rsid w:val="005C26B1"/>
    <w:rsid w:val="005C277C"/>
    <w:rsid w:val="005C4268"/>
    <w:rsid w:val="005C7C34"/>
    <w:rsid w:val="005D1B44"/>
    <w:rsid w:val="005D1F7A"/>
    <w:rsid w:val="005D399A"/>
    <w:rsid w:val="005D7F3E"/>
    <w:rsid w:val="005E01E8"/>
    <w:rsid w:val="005E130F"/>
    <w:rsid w:val="005E144D"/>
    <w:rsid w:val="005E48C2"/>
    <w:rsid w:val="005E614C"/>
    <w:rsid w:val="005E70DB"/>
    <w:rsid w:val="005E7E81"/>
    <w:rsid w:val="005F17B9"/>
    <w:rsid w:val="005F336A"/>
    <w:rsid w:val="005F6DB0"/>
    <w:rsid w:val="005F7033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645F"/>
    <w:rsid w:val="006303E9"/>
    <w:rsid w:val="00630627"/>
    <w:rsid w:val="00630C1C"/>
    <w:rsid w:val="006319D2"/>
    <w:rsid w:val="00632899"/>
    <w:rsid w:val="006370A6"/>
    <w:rsid w:val="00641189"/>
    <w:rsid w:val="006435AA"/>
    <w:rsid w:val="00645D10"/>
    <w:rsid w:val="00646747"/>
    <w:rsid w:val="00653894"/>
    <w:rsid w:val="00654AB4"/>
    <w:rsid w:val="0066457C"/>
    <w:rsid w:val="00667357"/>
    <w:rsid w:val="006678A1"/>
    <w:rsid w:val="00670691"/>
    <w:rsid w:val="00675282"/>
    <w:rsid w:val="006808E5"/>
    <w:rsid w:val="00680F66"/>
    <w:rsid w:val="00682D0F"/>
    <w:rsid w:val="00693351"/>
    <w:rsid w:val="00696214"/>
    <w:rsid w:val="006A1B53"/>
    <w:rsid w:val="006A2BB2"/>
    <w:rsid w:val="006A4B2A"/>
    <w:rsid w:val="006A62DA"/>
    <w:rsid w:val="006B23EA"/>
    <w:rsid w:val="006B7EFA"/>
    <w:rsid w:val="006C3479"/>
    <w:rsid w:val="006C61C6"/>
    <w:rsid w:val="006C6FD4"/>
    <w:rsid w:val="006D0D37"/>
    <w:rsid w:val="006D6E17"/>
    <w:rsid w:val="006E2D86"/>
    <w:rsid w:val="006E445C"/>
    <w:rsid w:val="006E4E33"/>
    <w:rsid w:val="006F09DF"/>
    <w:rsid w:val="006F10A3"/>
    <w:rsid w:val="006F2AC3"/>
    <w:rsid w:val="006F4D23"/>
    <w:rsid w:val="006F4D8B"/>
    <w:rsid w:val="0070444E"/>
    <w:rsid w:val="00706514"/>
    <w:rsid w:val="007069D5"/>
    <w:rsid w:val="007073A6"/>
    <w:rsid w:val="007079DE"/>
    <w:rsid w:val="0071306B"/>
    <w:rsid w:val="007136ED"/>
    <w:rsid w:val="00713EFE"/>
    <w:rsid w:val="00721D57"/>
    <w:rsid w:val="0072356E"/>
    <w:rsid w:val="007241FB"/>
    <w:rsid w:val="007300AA"/>
    <w:rsid w:val="00731555"/>
    <w:rsid w:val="00731A94"/>
    <w:rsid w:val="0073279C"/>
    <w:rsid w:val="00740229"/>
    <w:rsid w:val="0074348D"/>
    <w:rsid w:val="007439F2"/>
    <w:rsid w:val="007472DE"/>
    <w:rsid w:val="00751F89"/>
    <w:rsid w:val="00752FE3"/>
    <w:rsid w:val="00765BA0"/>
    <w:rsid w:val="00784E4C"/>
    <w:rsid w:val="00785F6C"/>
    <w:rsid w:val="00787783"/>
    <w:rsid w:val="0079174A"/>
    <w:rsid w:val="00793202"/>
    <w:rsid w:val="00794050"/>
    <w:rsid w:val="007943F1"/>
    <w:rsid w:val="007966A2"/>
    <w:rsid w:val="00797EB0"/>
    <w:rsid w:val="007A4FE6"/>
    <w:rsid w:val="007A5E6D"/>
    <w:rsid w:val="007A714C"/>
    <w:rsid w:val="007B0A8F"/>
    <w:rsid w:val="007B0F33"/>
    <w:rsid w:val="007B1A99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70C5"/>
    <w:rsid w:val="00801548"/>
    <w:rsid w:val="0080385F"/>
    <w:rsid w:val="00803CE4"/>
    <w:rsid w:val="00803D74"/>
    <w:rsid w:val="008042D7"/>
    <w:rsid w:val="00804394"/>
    <w:rsid w:val="0080589D"/>
    <w:rsid w:val="00806E82"/>
    <w:rsid w:val="00810AA2"/>
    <w:rsid w:val="00810EB8"/>
    <w:rsid w:val="00814C4C"/>
    <w:rsid w:val="008159DD"/>
    <w:rsid w:val="008174B1"/>
    <w:rsid w:val="00821F9F"/>
    <w:rsid w:val="00822048"/>
    <w:rsid w:val="008226D1"/>
    <w:rsid w:val="0082326E"/>
    <w:rsid w:val="0082588B"/>
    <w:rsid w:val="00830382"/>
    <w:rsid w:val="00830877"/>
    <w:rsid w:val="008317CE"/>
    <w:rsid w:val="00831B0C"/>
    <w:rsid w:val="00833A7D"/>
    <w:rsid w:val="00834272"/>
    <w:rsid w:val="008352EE"/>
    <w:rsid w:val="00835527"/>
    <w:rsid w:val="00835FD5"/>
    <w:rsid w:val="008369AB"/>
    <w:rsid w:val="008515E8"/>
    <w:rsid w:val="008534E2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7139A"/>
    <w:rsid w:val="008742ED"/>
    <w:rsid w:val="0087443D"/>
    <w:rsid w:val="00881974"/>
    <w:rsid w:val="00890E5D"/>
    <w:rsid w:val="00891097"/>
    <w:rsid w:val="008926BD"/>
    <w:rsid w:val="00892D96"/>
    <w:rsid w:val="008930EC"/>
    <w:rsid w:val="00893E56"/>
    <w:rsid w:val="008A04AC"/>
    <w:rsid w:val="008A0C00"/>
    <w:rsid w:val="008A23F0"/>
    <w:rsid w:val="008A5FF6"/>
    <w:rsid w:val="008A604D"/>
    <w:rsid w:val="008B0404"/>
    <w:rsid w:val="008B193C"/>
    <w:rsid w:val="008B57BA"/>
    <w:rsid w:val="008B7A8A"/>
    <w:rsid w:val="008C2E45"/>
    <w:rsid w:val="008C6965"/>
    <w:rsid w:val="008C73CA"/>
    <w:rsid w:val="008C7DDF"/>
    <w:rsid w:val="008D18FF"/>
    <w:rsid w:val="008D2FCC"/>
    <w:rsid w:val="008D3C5E"/>
    <w:rsid w:val="008D3C61"/>
    <w:rsid w:val="008D4577"/>
    <w:rsid w:val="008D4FD0"/>
    <w:rsid w:val="008E305A"/>
    <w:rsid w:val="00900813"/>
    <w:rsid w:val="00902612"/>
    <w:rsid w:val="0091339D"/>
    <w:rsid w:val="00915698"/>
    <w:rsid w:val="00916743"/>
    <w:rsid w:val="009216CD"/>
    <w:rsid w:val="00921B63"/>
    <w:rsid w:val="00923B0A"/>
    <w:rsid w:val="009308D2"/>
    <w:rsid w:val="00931C45"/>
    <w:rsid w:val="0093354F"/>
    <w:rsid w:val="00933910"/>
    <w:rsid w:val="0093593C"/>
    <w:rsid w:val="00941488"/>
    <w:rsid w:val="0094224C"/>
    <w:rsid w:val="009460CC"/>
    <w:rsid w:val="009464A3"/>
    <w:rsid w:val="00946A8B"/>
    <w:rsid w:val="00957023"/>
    <w:rsid w:val="009604FE"/>
    <w:rsid w:val="00970E3A"/>
    <w:rsid w:val="00972773"/>
    <w:rsid w:val="00972D4E"/>
    <w:rsid w:val="00974607"/>
    <w:rsid w:val="009810B9"/>
    <w:rsid w:val="00982D6F"/>
    <w:rsid w:val="009A4664"/>
    <w:rsid w:val="009A5568"/>
    <w:rsid w:val="009A5D69"/>
    <w:rsid w:val="009B43EE"/>
    <w:rsid w:val="009B5726"/>
    <w:rsid w:val="009B729E"/>
    <w:rsid w:val="009C11E1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37DC"/>
    <w:rsid w:val="00A06A6E"/>
    <w:rsid w:val="00A0723F"/>
    <w:rsid w:val="00A136CC"/>
    <w:rsid w:val="00A14133"/>
    <w:rsid w:val="00A15209"/>
    <w:rsid w:val="00A21406"/>
    <w:rsid w:val="00A2293F"/>
    <w:rsid w:val="00A2451A"/>
    <w:rsid w:val="00A259C5"/>
    <w:rsid w:val="00A27E20"/>
    <w:rsid w:val="00A30E2C"/>
    <w:rsid w:val="00A350BA"/>
    <w:rsid w:val="00A35E62"/>
    <w:rsid w:val="00A456D5"/>
    <w:rsid w:val="00A465B7"/>
    <w:rsid w:val="00A46F0A"/>
    <w:rsid w:val="00A506ED"/>
    <w:rsid w:val="00A50D5D"/>
    <w:rsid w:val="00A5264F"/>
    <w:rsid w:val="00A54067"/>
    <w:rsid w:val="00A55F61"/>
    <w:rsid w:val="00A61560"/>
    <w:rsid w:val="00A6372D"/>
    <w:rsid w:val="00A637BE"/>
    <w:rsid w:val="00A639C5"/>
    <w:rsid w:val="00A709E7"/>
    <w:rsid w:val="00A71F50"/>
    <w:rsid w:val="00A73B44"/>
    <w:rsid w:val="00A84D3E"/>
    <w:rsid w:val="00A87373"/>
    <w:rsid w:val="00A90413"/>
    <w:rsid w:val="00A91FB9"/>
    <w:rsid w:val="00A92C80"/>
    <w:rsid w:val="00A95243"/>
    <w:rsid w:val="00A96A9E"/>
    <w:rsid w:val="00AB6DFB"/>
    <w:rsid w:val="00AC1282"/>
    <w:rsid w:val="00AD6B0D"/>
    <w:rsid w:val="00AE03D3"/>
    <w:rsid w:val="00AE2780"/>
    <w:rsid w:val="00AE3703"/>
    <w:rsid w:val="00AE7D88"/>
    <w:rsid w:val="00AF11F3"/>
    <w:rsid w:val="00AF39B9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30283"/>
    <w:rsid w:val="00B336A8"/>
    <w:rsid w:val="00B365D5"/>
    <w:rsid w:val="00B41F88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228F"/>
    <w:rsid w:val="00B63CBB"/>
    <w:rsid w:val="00B66E17"/>
    <w:rsid w:val="00B67032"/>
    <w:rsid w:val="00B70E40"/>
    <w:rsid w:val="00B72EA7"/>
    <w:rsid w:val="00B73F12"/>
    <w:rsid w:val="00B7607F"/>
    <w:rsid w:val="00B77099"/>
    <w:rsid w:val="00B77621"/>
    <w:rsid w:val="00B8254B"/>
    <w:rsid w:val="00B8256B"/>
    <w:rsid w:val="00B83148"/>
    <w:rsid w:val="00B91AE0"/>
    <w:rsid w:val="00B91B56"/>
    <w:rsid w:val="00B91CD3"/>
    <w:rsid w:val="00B9267A"/>
    <w:rsid w:val="00B941C4"/>
    <w:rsid w:val="00B948D5"/>
    <w:rsid w:val="00B956E0"/>
    <w:rsid w:val="00B965B0"/>
    <w:rsid w:val="00BA1583"/>
    <w:rsid w:val="00BA3713"/>
    <w:rsid w:val="00BB0333"/>
    <w:rsid w:val="00BB09D3"/>
    <w:rsid w:val="00BB6372"/>
    <w:rsid w:val="00BC413F"/>
    <w:rsid w:val="00BC73D5"/>
    <w:rsid w:val="00BD2D21"/>
    <w:rsid w:val="00BD49DE"/>
    <w:rsid w:val="00BD5F65"/>
    <w:rsid w:val="00BD770F"/>
    <w:rsid w:val="00BE17CA"/>
    <w:rsid w:val="00BE17DC"/>
    <w:rsid w:val="00BE58DE"/>
    <w:rsid w:val="00BF3379"/>
    <w:rsid w:val="00BF4433"/>
    <w:rsid w:val="00BF533E"/>
    <w:rsid w:val="00BF5B24"/>
    <w:rsid w:val="00C053F4"/>
    <w:rsid w:val="00C11233"/>
    <w:rsid w:val="00C11F00"/>
    <w:rsid w:val="00C14E57"/>
    <w:rsid w:val="00C15A9B"/>
    <w:rsid w:val="00C226D0"/>
    <w:rsid w:val="00C22730"/>
    <w:rsid w:val="00C22A19"/>
    <w:rsid w:val="00C32F14"/>
    <w:rsid w:val="00C34297"/>
    <w:rsid w:val="00C37015"/>
    <w:rsid w:val="00C40060"/>
    <w:rsid w:val="00C4209E"/>
    <w:rsid w:val="00C42F71"/>
    <w:rsid w:val="00C436DD"/>
    <w:rsid w:val="00C50CC4"/>
    <w:rsid w:val="00C60201"/>
    <w:rsid w:val="00C623F8"/>
    <w:rsid w:val="00C65646"/>
    <w:rsid w:val="00C659D9"/>
    <w:rsid w:val="00C65F7A"/>
    <w:rsid w:val="00C7106C"/>
    <w:rsid w:val="00C72F1C"/>
    <w:rsid w:val="00C748A3"/>
    <w:rsid w:val="00C74A8D"/>
    <w:rsid w:val="00C74BA2"/>
    <w:rsid w:val="00C76E06"/>
    <w:rsid w:val="00C8233D"/>
    <w:rsid w:val="00C82AD7"/>
    <w:rsid w:val="00C875CA"/>
    <w:rsid w:val="00C952DE"/>
    <w:rsid w:val="00C961FA"/>
    <w:rsid w:val="00C97443"/>
    <w:rsid w:val="00CA2194"/>
    <w:rsid w:val="00CA339A"/>
    <w:rsid w:val="00CA4CBA"/>
    <w:rsid w:val="00CA7DB2"/>
    <w:rsid w:val="00CB203D"/>
    <w:rsid w:val="00CB27CC"/>
    <w:rsid w:val="00CB6C40"/>
    <w:rsid w:val="00CC04E3"/>
    <w:rsid w:val="00CC4485"/>
    <w:rsid w:val="00CC774B"/>
    <w:rsid w:val="00CD1E9F"/>
    <w:rsid w:val="00CD4049"/>
    <w:rsid w:val="00CD6D2F"/>
    <w:rsid w:val="00CE3E3C"/>
    <w:rsid w:val="00CE4255"/>
    <w:rsid w:val="00CF1D12"/>
    <w:rsid w:val="00CF6129"/>
    <w:rsid w:val="00D014D7"/>
    <w:rsid w:val="00D02568"/>
    <w:rsid w:val="00D02671"/>
    <w:rsid w:val="00D04CEF"/>
    <w:rsid w:val="00D06B5F"/>
    <w:rsid w:val="00D10AE3"/>
    <w:rsid w:val="00D13B8D"/>
    <w:rsid w:val="00D23626"/>
    <w:rsid w:val="00D23A6E"/>
    <w:rsid w:val="00D34B80"/>
    <w:rsid w:val="00D37895"/>
    <w:rsid w:val="00D45725"/>
    <w:rsid w:val="00D52C96"/>
    <w:rsid w:val="00D53D18"/>
    <w:rsid w:val="00D555DD"/>
    <w:rsid w:val="00D557B0"/>
    <w:rsid w:val="00D66A81"/>
    <w:rsid w:val="00D67F55"/>
    <w:rsid w:val="00D75323"/>
    <w:rsid w:val="00D777B3"/>
    <w:rsid w:val="00D80DAA"/>
    <w:rsid w:val="00D8396B"/>
    <w:rsid w:val="00D878F3"/>
    <w:rsid w:val="00D91361"/>
    <w:rsid w:val="00D91391"/>
    <w:rsid w:val="00D93140"/>
    <w:rsid w:val="00D931F7"/>
    <w:rsid w:val="00D95026"/>
    <w:rsid w:val="00DA1EA1"/>
    <w:rsid w:val="00DA4575"/>
    <w:rsid w:val="00DA5067"/>
    <w:rsid w:val="00DA578D"/>
    <w:rsid w:val="00DA71BF"/>
    <w:rsid w:val="00DB17AB"/>
    <w:rsid w:val="00DB1CEE"/>
    <w:rsid w:val="00DB2C3A"/>
    <w:rsid w:val="00DB524D"/>
    <w:rsid w:val="00DB5723"/>
    <w:rsid w:val="00DC29B5"/>
    <w:rsid w:val="00DC4C8F"/>
    <w:rsid w:val="00DE2126"/>
    <w:rsid w:val="00DE3FD8"/>
    <w:rsid w:val="00DE50DA"/>
    <w:rsid w:val="00DF385E"/>
    <w:rsid w:val="00DF3C76"/>
    <w:rsid w:val="00DF49C5"/>
    <w:rsid w:val="00DF529E"/>
    <w:rsid w:val="00DF6999"/>
    <w:rsid w:val="00DF7B51"/>
    <w:rsid w:val="00E0097E"/>
    <w:rsid w:val="00E00FFB"/>
    <w:rsid w:val="00E052AE"/>
    <w:rsid w:val="00E10DA9"/>
    <w:rsid w:val="00E20F10"/>
    <w:rsid w:val="00E2506D"/>
    <w:rsid w:val="00E25893"/>
    <w:rsid w:val="00E3189D"/>
    <w:rsid w:val="00E37514"/>
    <w:rsid w:val="00E44AC1"/>
    <w:rsid w:val="00E5206A"/>
    <w:rsid w:val="00E55437"/>
    <w:rsid w:val="00E5568B"/>
    <w:rsid w:val="00E66E6D"/>
    <w:rsid w:val="00E71120"/>
    <w:rsid w:val="00E74620"/>
    <w:rsid w:val="00E75C6E"/>
    <w:rsid w:val="00E80A4D"/>
    <w:rsid w:val="00E80E2D"/>
    <w:rsid w:val="00E825FC"/>
    <w:rsid w:val="00E83F14"/>
    <w:rsid w:val="00E84B27"/>
    <w:rsid w:val="00E852F3"/>
    <w:rsid w:val="00E862E3"/>
    <w:rsid w:val="00E86BE5"/>
    <w:rsid w:val="00E9230F"/>
    <w:rsid w:val="00E96B89"/>
    <w:rsid w:val="00E96F6A"/>
    <w:rsid w:val="00EA29F0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E1BEE"/>
    <w:rsid w:val="00EE3CCC"/>
    <w:rsid w:val="00EE7444"/>
    <w:rsid w:val="00EF3D4B"/>
    <w:rsid w:val="00EF5D64"/>
    <w:rsid w:val="00F00819"/>
    <w:rsid w:val="00F05142"/>
    <w:rsid w:val="00F0661A"/>
    <w:rsid w:val="00F255E2"/>
    <w:rsid w:val="00F26A5F"/>
    <w:rsid w:val="00F31DF0"/>
    <w:rsid w:val="00F3474D"/>
    <w:rsid w:val="00F35E56"/>
    <w:rsid w:val="00F40B56"/>
    <w:rsid w:val="00F45104"/>
    <w:rsid w:val="00F46ABD"/>
    <w:rsid w:val="00F501B0"/>
    <w:rsid w:val="00F52D1A"/>
    <w:rsid w:val="00F54232"/>
    <w:rsid w:val="00F5435D"/>
    <w:rsid w:val="00F544B3"/>
    <w:rsid w:val="00F55B39"/>
    <w:rsid w:val="00F67650"/>
    <w:rsid w:val="00F71F25"/>
    <w:rsid w:val="00F7497A"/>
    <w:rsid w:val="00F74C41"/>
    <w:rsid w:val="00F74E82"/>
    <w:rsid w:val="00F76181"/>
    <w:rsid w:val="00F77D94"/>
    <w:rsid w:val="00F806E0"/>
    <w:rsid w:val="00F81275"/>
    <w:rsid w:val="00F83AC0"/>
    <w:rsid w:val="00F84592"/>
    <w:rsid w:val="00F856AB"/>
    <w:rsid w:val="00F95449"/>
    <w:rsid w:val="00F96B2C"/>
    <w:rsid w:val="00FA1507"/>
    <w:rsid w:val="00FA33FB"/>
    <w:rsid w:val="00FB26D7"/>
    <w:rsid w:val="00FB4475"/>
    <w:rsid w:val="00FB4FF4"/>
    <w:rsid w:val="00FB5884"/>
    <w:rsid w:val="00FC073A"/>
    <w:rsid w:val="00FC39A9"/>
    <w:rsid w:val="00FC531C"/>
    <w:rsid w:val="00FC58C1"/>
    <w:rsid w:val="00FD1EDE"/>
    <w:rsid w:val="00FD3901"/>
    <w:rsid w:val="00FD5048"/>
    <w:rsid w:val="00FD7058"/>
    <w:rsid w:val="00FE2609"/>
    <w:rsid w:val="00FE7FA7"/>
    <w:rsid w:val="00FF2701"/>
    <w:rsid w:val="00FF4EFC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61441"/>
    <o:shapelayout v:ext="edit">
      <o:idmap v:ext="edit" data="1"/>
    </o:shapelayout>
  </w:shapeDefaults>
  <w:decimalSymbol w:val="."/>
  <w:listSeparator w:val=","/>
  <w14:docId w14:val="61FC88EB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link w:val="Hanging3Char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character" w:customStyle="1" w:styleId="Hanging3Char">
    <w:name w:val="Hanging 3 Char"/>
    <w:basedOn w:val="Hanging2Char"/>
    <w:link w:val="Hanging3"/>
    <w:rsid w:val="003E2878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8C7DD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139177-F77B-4789-AD58-819DB2354C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E3D731-5344-435D-81AC-25D1711CCE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7C671C-8ADA-4A55-886A-5499D5A8648E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1</TotalTime>
  <Pages>1</Pages>
  <Words>191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</cp:lastModifiedBy>
  <cp:revision>4</cp:revision>
  <cp:lastPrinted>2015-05-29T13:53:00Z</cp:lastPrinted>
  <dcterms:created xsi:type="dcterms:W3CDTF">2025-02-24T20:31:00Z</dcterms:created>
  <dcterms:modified xsi:type="dcterms:W3CDTF">2025-02-24T20:32:00Z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2018-09-19T17:40:54.7486677Z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2018-09-19T17:40:54.7486677Z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